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643717" w:rsidRPr="00643717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643717">
              <w:rPr>
                <w:rFonts w:ascii="Tahoma" w:hAnsi="Tahoma" w:cs="Tahoma"/>
                <w:color w:val="000000"/>
                <w:sz w:val="18"/>
                <w:szCs w:val="18"/>
              </w:rPr>
              <w:t>Φόρμα ολόσωμη μιας χρήσης</w:t>
            </w: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End w:id="0"/>
          </w:p>
        </w:tc>
      </w:tr>
      <w:tr w:rsidR="00643717" w:rsidRPr="00643717" w:rsidTr="003A1C8B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43717" w:rsidRPr="00643717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43717" w:rsidRPr="00643717" w:rsidTr="003A1C8B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371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4371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4371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4371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4371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43717" w:rsidRPr="00643717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717" w:rsidRPr="00643717" w:rsidRDefault="00643717" w:rsidP="0064371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hAnsi="Tahoma" w:cs="Tahoma"/>
                <w:color w:val="000000"/>
                <w:sz w:val="18"/>
                <w:szCs w:val="18"/>
              </w:rPr>
              <w:t>Φόρμα ολόσωμη, μιας χρήσης, αντιστατική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43717" w:rsidRPr="00643717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 xml:space="preserve">Οδηγός σχεδιασμού από </w:t>
            </w:r>
            <w:proofErr w:type="spellStart"/>
            <w:r w:rsidRPr="00643717">
              <w:rPr>
                <w:rFonts w:ascii="Tahoma" w:hAnsi="Tahoma" w:cs="Tahoma"/>
                <w:sz w:val="18"/>
                <w:szCs w:val="18"/>
              </w:rPr>
              <w:t>μικροπορώδη</w:t>
            </w:r>
            <w:proofErr w:type="spellEnd"/>
            <w:r w:rsidRPr="00643717">
              <w:rPr>
                <w:rFonts w:ascii="Tahoma" w:hAnsi="Tahoma" w:cs="Tahoma"/>
                <w:sz w:val="18"/>
                <w:szCs w:val="18"/>
              </w:rPr>
              <w:t xml:space="preserve"> υλικά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43717" w:rsidRPr="00643717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Εξαιρετική προστασία φραγμού υγρού και σωματιδίων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643717" w:rsidRPr="00643717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Χαμηλή κατασκευή ινών για ελάχιστη μόλυνση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43717" w:rsidRPr="00643717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Αμφίδρομο φερμουάρ στο μπροστινό μέρος και σφράγιση μπροστινού πτερυγίου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43717" w:rsidRPr="00643717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Ελαστική κουκούλα, αστραγάλους, μανσέτες και τη μέση CE-CAT III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43717" w:rsidRPr="00643717" w:rsidTr="003A1C8B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Εργονομικά διαμορφωμένη κουκούλα για τέλεια εφαρμογή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43717" w:rsidRPr="00643717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CE Πιστοποιημένη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643717" w:rsidRPr="00643717" w:rsidTr="003A1C8B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4371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43717">
              <w:rPr>
                <w:rFonts w:ascii="Tahoma" w:hAnsi="Tahoma" w:cs="Tahoma"/>
                <w:sz w:val="18"/>
                <w:szCs w:val="18"/>
              </w:rPr>
              <w:t>40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43717" w:rsidRPr="00643717" w:rsidRDefault="00643717" w:rsidP="0064371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4371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4AAF4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2025-11-24T17:46:00Z</dcterms:created>
  <dcterms:modified xsi:type="dcterms:W3CDTF">2025-11-24T17:46:00Z</dcterms:modified>
</cp:coreProperties>
</file>